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3334" w:rsidRPr="00A40CD1" w:rsidRDefault="00A40CD1" w:rsidP="0094408C">
      <w:pPr>
        <w:spacing w:line="360" w:lineRule="auto"/>
        <w:ind w:firstLine="360"/>
        <w:jc w:val="center"/>
        <w:rPr>
          <w:b/>
          <w:sz w:val="28"/>
          <w:szCs w:val="28"/>
        </w:rPr>
      </w:pPr>
      <w:r w:rsidRPr="00A40CD1">
        <w:rPr>
          <w:b/>
          <w:sz w:val="28"/>
          <w:szCs w:val="28"/>
        </w:rPr>
        <w:t xml:space="preserve">Ученици </w:t>
      </w:r>
      <w:r w:rsidR="0094408C">
        <w:rPr>
          <w:b/>
          <w:sz w:val="28"/>
          <w:szCs w:val="28"/>
        </w:rPr>
        <w:t>ДЛОП – 1 кръг</w:t>
      </w:r>
      <w:r w:rsidRPr="00A40CD1">
        <w:rPr>
          <w:b/>
          <w:sz w:val="28"/>
          <w:szCs w:val="28"/>
        </w:rPr>
        <w:t xml:space="preserve"> гр.Плевен 16.03 - 20.03.2021</w:t>
      </w:r>
      <w:r w:rsidR="0094408C">
        <w:rPr>
          <w:b/>
          <w:sz w:val="28"/>
          <w:szCs w:val="28"/>
        </w:rPr>
        <w:t>г.</w:t>
      </w:r>
    </w:p>
    <w:p w:rsidR="00A40CD1" w:rsidRDefault="00A40CD1" w:rsidP="00A40CD1">
      <w:pPr>
        <w:spacing w:line="360" w:lineRule="auto"/>
        <w:ind w:firstLine="360"/>
        <w:jc w:val="center"/>
        <w:rPr>
          <w:b/>
          <w:sz w:val="28"/>
          <w:szCs w:val="28"/>
        </w:rPr>
      </w:pPr>
      <w:r w:rsidRPr="00A40CD1">
        <w:rPr>
          <w:b/>
          <w:sz w:val="28"/>
          <w:szCs w:val="28"/>
        </w:rPr>
        <w:t>Индивидуално класиране</w:t>
      </w:r>
    </w:p>
    <w:p w:rsidR="00A40CD1" w:rsidRDefault="003F56CB" w:rsidP="003F56CB">
      <w:pPr>
        <w:tabs>
          <w:tab w:val="left" w:pos="1336"/>
        </w:tabs>
        <w:spacing w:line="360" w:lineRule="auto"/>
        <w:ind w:firstLine="36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A40CD1" w:rsidRPr="00A40CD1" w:rsidRDefault="00A40CD1" w:rsidP="00A40CD1">
      <w:pPr>
        <w:spacing w:line="360" w:lineRule="auto"/>
        <w:ind w:firstLine="360"/>
        <w:jc w:val="center"/>
        <w:rPr>
          <w:b/>
          <w:sz w:val="28"/>
          <w:szCs w:val="28"/>
        </w:rPr>
      </w:pPr>
    </w:p>
    <w:p w:rsidR="00FE2498" w:rsidRPr="00A40CD1" w:rsidRDefault="00A40CD1" w:rsidP="0094408C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>Категория до 32 кг.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1. Лоренцо Димитров - Самоков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2. Янис Янков – Самоков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3. Симеон Соколов – Лъвовете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4. Васко Маринов – Спартак Плевен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5. Георги Гълъбов – Локомотив София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6. Божидар Даскалов – Първенец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7. Кирил Спасов – Ладимекс 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Pr="00A40CD1" w:rsidRDefault="00A40CD1" w:rsidP="0094408C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>Категория до 34 кг.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1. Илия Калчев – Лаута Арми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2. Георги Георгиев – Варна 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3. Алекс Георгиев – Мизия 80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sz w:val="24"/>
          <w:szCs w:val="24"/>
        </w:rPr>
        <w:t xml:space="preserve">4. </w:t>
      </w:r>
      <w:r w:rsidRPr="00A40CD1">
        <w:rPr>
          <w:b/>
          <w:sz w:val="24"/>
          <w:szCs w:val="24"/>
        </w:rPr>
        <w:t>Танер Ангелов – Севдалин Василев Хасково - Дисквалификация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5. Николай Карабойков – ЦСКА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6. Иван Начев – Кико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7. Альоша Манолов – Самоков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8. Красиир Спасов – Ладимекс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9. Денислав Кръстев – Ладимекс 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10. Димитър Панталеев – Мизия 80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11. Сашо Борисов – КПВ</w:t>
      </w:r>
    </w:p>
    <w:p w:rsidR="00A40CD1" w:rsidRDefault="00A40CD1" w:rsidP="00A40CD1">
      <w:pPr>
        <w:spacing w:line="360" w:lineRule="auto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94408C" w:rsidRDefault="0094408C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94408C" w:rsidRPr="00A40CD1" w:rsidRDefault="0094408C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lastRenderedPageBreak/>
        <w:t>Категория до 36 кг.</w:t>
      </w:r>
    </w:p>
    <w:p w:rsidR="00A40CD1" w:rsidRPr="00A40CD1" w:rsidRDefault="00A40CD1" w:rsidP="0094408C">
      <w:pPr>
        <w:spacing w:line="360" w:lineRule="auto"/>
        <w:jc w:val="both"/>
        <w:rPr>
          <w:b/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1. Йоан Христов – Левски София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2. Денислав Николаев – Мизия 80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3. Иво Димитров – Черно море Варна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4. Исус Димитров – Локомотив София</w:t>
      </w:r>
    </w:p>
    <w:p w:rsid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5. Георги Георгиев </w:t>
      </w:r>
      <w:r>
        <w:rPr>
          <w:sz w:val="24"/>
          <w:szCs w:val="24"/>
        </w:rPr>
        <w:t>–</w:t>
      </w:r>
      <w:r w:rsidRPr="00A40CD1">
        <w:rPr>
          <w:sz w:val="24"/>
          <w:szCs w:val="24"/>
        </w:rPr>
        <w:t xml:space="preserve"> КИКО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>Категория до 38 кг.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1. Атанас Динков – Лаута Арми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2. Антонио Дамянов – Локомотив София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3. Свилен Свиленов – Левски София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4. Георги Тобошаров – Доростол Силистра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5. Иван Христов – ЦСКА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6. Десислав Божинов – Мизия 80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7. Бернардо Василев – Червен Бряг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8. Митко Митов – Лъвовете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9. Силян Попов – Левски София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10. Александър Гюров – Локомотив София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>Категория до 40 кг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1. Светослав Стратиев – Локомотив София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2. Серхан Стефанов – Стара Загора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3. Латин Димитров – Сторм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4. Емил Спасов – Сторм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5. Богомил Киров – Таланти Лом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6. Димчо Кунчев – Кико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7. Божидар Митев – ЦСКА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lastRenderedPageBreak/>
        <w:t>8. Мони Илиев – Бургас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9. Николай Събев – Русе</w:t>
      </w:r>
    </w:p>
    <w:p w:rsid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10. Лазар Маринов – Кико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11. Симеон Вълев – Черно Море Варна</w:t>
      </w:r>
    </w:p>
    <w:p w:rsidR="00A40CD1" w:rsidRPr="00A40CD1" w:rsidRDefault="00A40CD1" w:rsidP="00A40CD1">
      <w:pPr>
        <w:spacing w:line="360" w:lineRule="auto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>Категория до 42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1. Ангел Димитров – Локомотив София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2. Асен Асенков – Таланти Лом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3. Ангел Мартинов – Стара Загора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4. Асен Ангелов – Бургас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5. Ростислав Василев – Корнер Варна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6. Борислав Андреев – Локомотив Русе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7. Сали Сали – Севдалин Василев Хасково 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8. Пресиян Стефанов – Доростол Силистра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9. Владимир Давидов – Лаута Арми 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10. Десислав Колев – Доростол Силистра 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11. Боян Спасов – Сторм 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12. Асен Янакиев – Спартак Плевен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13. Кирил Огнянов - Сторм 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14. Християн Чобанов – Кико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>Категория до 44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1. Янко Илиев – Локомотив София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2. Илия Асенов – Мизия 80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3. Светлин Дамянов – Локомотив София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4. Емре Алиосман – Добруджа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5. Димитър Божилов – Левски София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6. Красимир Красимиров – Пирин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lastRenderedPageBreak/>
        <w:t>7. Борислав Караколев – Лъвовете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8. Рашо Данг – Кико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9. Серкан Сали – Севдалин Василев Хасково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10. Владислав Димитров – Локомотив Русе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11. Вилимир Радев – Русе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12. Румен Асенов – Стара Загора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13. Айхан Хасанов – Русе</w:t>
      </w:r>
    </w:p>
    <w:p w:rsidR="00FE2498" w:rsidRPr="00A40CD1" w:rsidRDefault="00FE2498" w:rsidP="00A40CD1">
      <w:pPr>
        <w:spacing w:line="360" w:lineRule="auto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>Категория до 46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1. Петър Петков – Локомотив София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2. Найден Димитров – Лъвовете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3. Стоян Ангелов – Кико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4. Деян Михайлов – Добруджа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5. Милен Видински – Славия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6. Румен Найденов – КПВ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7. Славчо Асенов - Кико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>Категория до 48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1. Манчо Методиев – ЦСКА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2. Мариян Филипов – Ямбол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3. Александър Бонев – ЦСКА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4. Сенатор Асенков – Таланти Лом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5. Виктор Огнянов – Ладимекс 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6. Емил Цветанов – Таланти Лом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jc w:val="both"/>
        <w:rPr>
          <w:sz w:val="24"/>
          <w:szCs w:val="24"/>
        </w:rPr>
      </w:pPr>
    </w:p>
    <w:p w:rsidR="00A40CD1" w:rsidRPr="00A40CD1" w:rsidRDefault="00A40CD1" w:rsidP="00A40CD1">
      <w:pPr>
        <w:spacing w:line="360" w:lineRule="auto"/>
        <w:jc w:val="both"/>
        <w:rPr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b/>
          <w:sz w:val="24"/>
          <w:szCs w:val="24"/>
        </w:rPr>
        <w:t>Категория до 50 кг</w:t>
      </w:r>
      <w:r w:rsidRPr="00A40CD1">
        <w:rPr>
          <w:sz w:val="24"/>
          <w:szCs w:val="24"/>
        </w:rPr>
        <w:t xml:space="preserve"> 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1. Джан Ахмедов – Лаута Арми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2. Александър Ганев – Варна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3. Джеляйдин Хюсеинов – Русе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4. Иван Гаврилов – Тракиец Пазарджик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5. Петър Костов – Локомотив София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6. Никола Клявков – Първенец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7. Виктор Митев – Доростол Силистра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8. Кристиан Торлаков – Варна</w:t>
      </w:r>
    </w:p>
    <w:p w:rsidR="00A40CD1" w:rsidRPr="00A40CD1" w:rsidRDefault="00A40CD1" w:rsidP="00A40CD1">
      <w:pPr>
        <w:spacing w:line="360" w:lineRule="auto"/>
        <w:jc w:val="both"/>
        <w:rPr>
          <w:b/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>Категория до 52 кг.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1. Динко Джан – Доростол Силистра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2. Виктор Георгиев – Локомотив София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3. Георги Ярмазов - Лъвовете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>Категория до 54 кг.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1. Стилиян Георгиев – Мизия 80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2. Илиан Костов – Спартак Плевен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3. Трайчо Трайчов – Кико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4. Димитър Дидов – Миньор Перник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5. Генади Тошков – Таланти Лом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6. Йордан Спахиев – Спартак Плевен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7. Алекс Стоев – Севдалин Василев Хасково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8. Веселин Вълев – Стара Загора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lastRenderedPageBreak/>
        <w:t>Категория до 57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1. Стефан Димитров – Сторм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2. Антон Цветанов – Локомотив София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3. Кристиан Наков – Доростол Силистра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4. Александър Гърбев – ЦСКА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5. Марчело Кирилов – Червен Бряг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6. Иван Чаушев – Лъвовете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7. Ремзи Шукри – Севдалин Василев Хасково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8. Ивелин Иванов – Добруджа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9. Януш Димитров – Славия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10. Тонислав Георгиев – Мизия 80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11. Тони Симеонов – Корнер Варна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>Категория до 60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1. Ивайло Георгиев – Русе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2. Емануил Йосифов – Таланти Лом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3. Ремзи Ремзи – Олимпия Разград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4. Христо Илиев – Мизия 80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5. Кемал Кемалов – Ямбол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6. Руси Пешев – Славия</w:t>
      </w:r>
    </w:p>
    <w:p w:rsidR="009D5831" w:rsidRDefault="00A40CD1" w:rsidP="0094408C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7. Константин Цветанов – Спартак Плевен</w:t>
      </w:r>
    </w:p>
    <w:p w:rsidR="0094408C" w:rsidRPr="0094408C" w:rsidRDefault="0094408C" w:rsidP="0094408C">
      <w:pPr>
        <w:spacing w:line="360" w:lineRule="auto"/>
        <w:ind w:firstLine="360"/>
        <w:jc w:val="both"/>
        <w:rPr>
          <w:sz w:val="24"/>
          <w:szCs w:val="24"/>
        </w:rPr>
      </w:pPr>
    </w:p>
    <w:p w:rsidR="00FE2498" w:rsidRPr="00A40CD1" w:rsidRDefault="00A40CD1" w:rsidP="0094408C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>Категория до 63 кг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1. Сами Халил – Първенец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2. Нино Николаев – ЦСКА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3. Илия Спасов – Кико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4. Виктор Тотков – Мизия 80</w:t>
      </w:r>
    </w:p>
    <w:p w:rsidR="00A40CD1" w:rsidRPr="00A40CD1" w:rsidRDefault="00A40CD1" w:rsidP="0094408C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5. Димитър Митрев - Лъвовете</w:t>
      </w: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lastRenderedPageBreak/>
        <w:t>Категория до 66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1. Илия Иванов – АСК Сливен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2. Алекс Нейков – Червен Бряг</w:t>
      </w:r>
    </w:p>
    <w:p w:rsidR="00A40CD1" w:rsidRPr="00A40CD1" w:rsidRDefault="00A40CD1" w:rsidP="00A40CD1">
      <w:pPr>
        <w:spacing w:line="360" w:lineRule="auto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>Категория до 70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1. Добромир Илиев – Добруджа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2. Красимир Трендафилов – Локомотив София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3. Калоян Калинов – Миньор Перник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4. Алекс Кисов – Пирин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5. Георги Капелов – Спартак Плевен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6. Марин Асенов – Добрич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7. Янислав Шамбов – Лъвовете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8. Стефан Симеонов - Сторм</w:t>
      </w:r>
    </w:p>
    <w:p w:rsidR="00A40CD1" w:rsidRPr="00A40CD1" w:rsidRDefault="00A40CD1" w:rsidP="00A40CD1">
      <w:pPr>
        <w:spacing w:line="360" w:lineRule="auto"/>
        <w:jc w:val="both"/>
        <w:rPr>
          <w:sz w:val="24"/>
          <w:szCs w:val="24"/>
        </w:rPr>
      </w:pPr>
    </w:p>
    <w:p w:rsidR="009D5831" w:rsidRPr="00A40CD1" w:rsidRDefault="00A40CD1" w:rsidP="009D583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>Категория до 75 кг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1. Пламен Пиринов – Лаута Арми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2. Божидар Стоянов – Левски София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3. Милиян Ангелов – Спарта Монтана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4. Огнян Янков – Славия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5. Стоян Петров - Беласица</w:t>
      </w:r>
    </w:p>
    <w:p w:rsidR="00A40CD1" w:rsidRPr="00A40CD1" w:rsidRDefault="00A40CD1" w:rsidP="00A40CD1">
      <w:pPr>
        <w:spacing w:line="360" w:lineRule="auto"/>
        <w:jc w:val="both"/>
        <w:rPr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>Категория до 80 кг</w:t>
      </w:r>
    </w:p>
    <w:p w:rsidR="00FE2498" w:rsidRPr="00A40CD1" w:rsidRDefault="00FE2498" w:rsidP="0094408C">
      <w:pPr>
        <w:spacing w:line="360" w:lineRule="auto"/>
        <w:jc w:val="both"/>
        <w:rPr>
          <w:b/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1. Иван Хаджииванов – Беласица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2. Петър Костадинов – Севдалин Василев Хасково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3. Венцислав Митев – Пирин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4. Красимир Мемов – Локомотив София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lastRenderedPageBreak/>
        <w:t>5. Наско Ангелов – Лъвовете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6. Красимир Ангелов – Кико</w:t>
      </w:r>
    </w:p>
    <w:p w:rsidR="00A40CD1" w:rsidRPr="00A40CD1" w:rsidRDefault="00A40CD1" w:rsidP="00FE2498">
      <w:pPr>
        <w:spacing w:line="360" w:lineRule="auto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>Категория до 90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 xml:space="preserve">1. Станислав Георгиев - Кико 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2. Алекс Митрев – Лъвовете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</w:p>
    <w:p w:rsid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A40CD1">
        <w:rPr>
          <w:b/>
          <w:sz w:val="24"/>
          <w:szCs w:val="24"/>
        </w:rPr>
        <w:t>Категория до + 90 кг</w:t>
      </w:r>
    </w:p>
    <w:p w:rsidR="00FE2498" w:rsidRPr="00A40CD1" w:rsidRDefault="00FE2498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1. Илиян Димитров – Кико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2. Атанас Митрев – Лъвовете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3. Мартин Иванов – КПВ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4. Мартин Иванов – Кико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5. Алекс Маринов – Добрич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sz w:val="24"/>
          <w:szCs w:val="24"/>
        </w:rPr>
      </w:pPr>
      <w:r w:rsidRPr="00A40CD1">
        <w:rPr>
          <w:sz w:val="24"/>
          <w:szCs w:val="24"/>
        </w:rPr>
        <w:t>6. Дилян Петров - Сторм</w:t>
      </w:r>
    </w:p>
    <w:p w:rsidR="00A40CD1" w:rsidRPr="00A40CD1" w:rsidRDefault="00A40CD1" w:rsidP="00A40CD1">
      <w:pPr>
        <w:spacing w:line="360" w:lineRule="auto"/>
        <w:ind w:firstLine="360"/>
        <w:jc w:val="both"/>
        <w:rPr>
          <w:b/>
          <w:sz w:val="36"/>
          <w:szCs w:val="36"/>
        </w:rPr>
      </w:pPr>
    </w:p>
    <w:p w:rsidR="00A40CD1" w:rsidRPr="00A40CD1" w:rsidRDefault="00A40CD1" w:rsidP="00A40CD1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40CD1" w:rsidRPr="0094408C" w:rsidRDefault="00A40CD1" w:rsidP="0094408C">
      <w:pPr>
        <w:spacing w:line="360" w:lineRule="auto"/>
        <w:ind w:left="2124" w:firstLine="708"/>
        <w:jc w:val="center"/>
        <w:rPr>
          <w:b/>
          <w:sz w:val="40"/>
          <w:szCs w:val="40"/>
        </w:rPr>
      </w:pPr>
      <w:bookmarkStart w:id="0" w:name="_GoBack"/>
      <w:bookmarkEnd w:id="0"/>
      <w:r w:rsidRPr="0094408C">
        <w:rPr>
          <w:b/>
          <w:sz w:val="40"/>
          <w:szCs w:val="40"/>
        </w:rPr>
        <w:t>БФБОКС</w:t>
      </w:r>
    </w:p>
    <w:p w:rsidR="00E37B84" w:rsidRPr="00E37B84" w:rsidRDefault="00E37B84" w:rsidP="00E37B84">
      <w:pPr>
        <w:spacing w:line="360" w:lineRule="auto"/>
        <w:ind w:firstLine="360"/>
        <w:jc w:val="both"/>
        <w:rPr>
          <w:sz w:val="28"/>
          <w:szCs w:val="28"/>
        </w:rPr>
      </w:pPr>
    </w:p>
    <w:p w:rsidR="00E37B84" w:rsidRPr="00E37B84" w:rsidRDefault="00E37B84" w:rsidP="00E37B84">
      <w:pPr>
        <w:spacing w:line="360" w:lineRule="auto"/>
        <w:ind w:firstLine="360"/>
        <w:jc w:val="both"/>
        <w:rPr>
          <w:b/>
          <w:sz w:val="28"/>
          <w:szCs w:val="28"/>
        </w:rPr>
      </w:pPr>
    </w:p>
    <w:p w:rsidR="00E37B84" w:rsidRPr="00E37B84" w:rsidRDefault="00E37B84" w:rsidP="00E37B84">
      <w:pPr>
        <w:spacing w:line="360" w:lineRule="auto"/>
        <w:jc w:val="both"/>
        <w:rPr>
          <w:b/>
          <w:sz w:val="28"/>
          <w:szCs w:val="28"/>
        </w:rPr>
      </w:pPr>
    </w:p>
    <w:p w:rsidR="0076018A" w:rsidRPr="009B237E" w:rsidRDefault="0076018A" w:rsidP="00144764">
      <w:pPr>
        <w:ind w:left="-567" w:right="-567"/>
        <w:rPr>
          <w:sz w:val="28"/>
          <w:szCs w:val="28"/>
        </w:rPr>
      </w:pPr>
    </w:p>
    <w:p w:rsidR="0076018A" w:rsidRPr="009B237E" w:rsidRDefault="0076018A" w:rsidP="00144764">
      <w:pPr>
        <w:ind w:left="-567" w:right="-567"/>
        <w:rPr>
          <w:sz w:val="28"/>
          <w:szCs w:val="28"/>
        </w:rPr>
      </w:pPr>
    </w:p>
    <w:p w:rsidR="0076018A" w:rsidRPr="009B237E" w:rsidRDefault="0076018A" w:rsidP="00144764">
      <w:pPr>
        <w:ind w:left="-567" w:right="-567"/>
        <w:rPr>
          <w:sz w:val="28"/>
          <w:szCs w:val="28"/>
        </w:rPr>
      </w:pPr>
    </w:p>
    <w:p w:rsidR="0076018A" w:rsidRDefault="0076018A" w:rsidP="00144764">
      <w:pPr>
        <w:ind w:left="-567" w:right="-567"/>
        <w:rPr>
          <w:sz w:val="28"/>
          <w:szCs w:val="28"/>
        </w:rPr>
      </w:pPr>
    </w:p>
    <w:p w:rsidR="00576D0A" w:rsidRPr="00144764" w:rsidRDefault="00576D0A" w:rsidP="00144764">
      <w:pPr>
        <w:ind w:left="-567" w:right="-567"/>
      </w:pPr>
    </w:p>
    <w:sectPr w:rsidR="00576D0A" w:rsidRPr="00144764" w:rsidSect="001447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3BC1" w:rsidRDefault="003C3BC1" w:rsidP="00144764">
      <w:r>
        <w:separator/>
      </w:r>
    </w:p>
  </w:endnote>
  <w:endnote w:type="continuationSeparator" w:id="0">
    <w:p w:rsidR="003C3BC1" w:rsidRDefault="003C3BC1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Default="00C73178">
    <w:pPr>
      <w:pStyle w:val="Footer"/>
    </w:pPr>
    <w:r>
      <w:rPr>
        <w:noProof/>
        <w:lang w:val="en-US" w:eastAsia="en-US"/>
      </w:rPr>
      <w:drawing>
        <wp:inline distT="0" distB="0" distL="0" distR="0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3BC1" w:rsidRDefault="003C3BC1" w:rsidP="00144764">
      <w:r>
        <w:separator/>
      </w:r>
    </w:p>
  </w:footnote>
  <w:footnote w:type="continuationSeparator" w:id="0">
    <w:p w:rsidR="003C3BC1" w:rsidRDefault="003C3BC1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417B9"/>
    <w:multiLevelType w:val="hybridMultilevel"/>
    <w:tmpl w:val="72FA81E8"/>
    <w:lvl w:ilvl="0" w:tplc="71B6D03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144764"/>
    <w:rsid w:val="00231BCD"/>
    <w:rsid w:val="002A4A8E"/>
    <w:rsid w:val="002B562C"/>
    <w:rsid w:val="00301B24"/>
    <w:rsid w:val="003302ED"/>
    <w:rsid w:val="00360D20"/>
    <w:rsid w:val="003A6937"/>
    <w:rsid w:val="003B3334"/>
    <w:rsid w:val="003C3BC1"/>
    <w:rsid w:val="003F56CB"/>
    <w:rsid w:val="004035AA"/>
    <w:rsid w:val="00455917"/>
    <w:rsid w:val="00570DB0"/>
    <w:rsid w:val="005767CF"/>
    <w:rsid w:val="00576D0A"/>
    <w:rsid w:val="005A282E"/>
    <w:rsid w:val="005F49F3"/>
    <w:rsid w:val="00637BA4"/>
    <w:rsid w:val="006C5163"/>
    <w:rsid w:val="0076018A"/>
    <w:rsid w:val="00803AE2"/>
    <w:rsid w:val="00853C82"/>
    <w:rsid w:val="00917784"/>
    <w:rsid w:val="0094408C"/>
    <w:rsid w:val="009A1F15"/>
    <w:rsid w:val="009B237E"/>
    <w:rsid w:val="009D5831"/>
    <w:rsid w:val="00A212AD"/>
    <w:rsid w:val="00A40CD1"/>
    <w:rsid w:val="00B215F5"/>
    <w:rsid w:val="00C73178"/>
    <w:rsid w:val="00CB5611"/>
    <w:rsid w:val="00D512D9"/>
    <w:rsid w:val="00D876C6"/>
    <w:rsid w:val="00DE427D"/>
    <w:rsid w:val="00E238F0"/>
    <w:rsid w:val="00E37B84"/>
    <w:rsid w:val="00E85C8F"/>
    <w:rsid w:val="00FE2498"/>
    <w:rsid w:val="00FE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46DC29"/>
  <w15:docId w15:val="{E915377F-EFBC-4EDE-8B74-2DC3907F3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237E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22</TotalTime>
  <Pages>8</Pages>
  <Words>788</Words>
  <Characters>4495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Maria</cp:lastModifiedBy>
  <cp:revision>16</cp:revision>
  <dcterms:created xsi:type="dcterms:W3CDTF">2021-03-31T06:16:00Z</dcterms:created>
  <dcterms:modified xsi:type="dcterms:W3CDTF">2021-07-15T12:46:00Z</dcterms:modified>
</cp:coreProperties>
</file>